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8B95" w14:textId="568D5F06" w:rsidR="00BA00AB" w:rsidRDefault="007F76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KYRKEBY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08834A84" w14:textId="4EDD061E" w:rsidR="007F76F0" w:rsidRDefault="007F76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chaplain of the King’s Chapel.</w:t>
      </w:r>
    </w:p>
    <w:p w14:paraId="10408205" w14:textId="15C8BA7C" w:rsidR="007F76F0" w:rsidRDefault="007F76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A6D128" w14:textId="2AB2C885" w:rsidR="007F76F0" w:rsidRDefault="007F76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C359C1" w14:textId="3B51B603" w:rsidR="007F76F0" w:rsidRDefault="007F76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May1478</w:t>
      </w:r>
      <w:r>
        <w:rPr>
          <w:rFonts w:ascii="Times New Roman" w:hAnsi="Times New Roman" w:cs="Times New Roman"/>
          <w:sz w:val="24"/>
          <w:szCs w:val="24"/>
        </w:rPr>
        <w:tab/>
        <w:t>He was granted the prebend in Llandaff church.</w:t>
      </w:r>
    </w:p>
    <w:p w14:paraId="48C05559" w14:textId="63A2754C" w:rsidR="007F76F0" w:rsidRDefault="007F76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p.98)</w:t>
      </w:r>
    </w:p>
    <w:p w14:paraId="6A7AC3C4" w14:textId="02B52A45" w:rsidR="007F76F0" w:rsidRDefault="007F76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235A67" w14:textId="16500A3F" w:rsidR="007F76F0" w:rsidRDefault="007F76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A5E1CA" w14:textId="3BD97E6F" w:rsidR="007F76F0" w:rsidRPr="007F76F0" w:rsidRDefault="007F76F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May 2021</w:t>
      </w:r>
    </w:p>
    <w:sectPr w:rsidR="007F76F0" w:rsidRPr="007F76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5ADA6" w14:textId="77777777" w:rsidR="007F76F0" w:rsidRDefault="007F76F0" w:rsidP="009139A6">
      <w:r>
        <w:separator/>
      </w:r>
    </w:p>
  </w:endnote>
  <w:endnote w:type="continuationSeparator" w:id="0">
    <w:p w14:paraId="1AA6033A" w14:textId="77777777" w:rsidR="007F76F0" w:rsidRDefault="007F76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207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45D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75E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D98F7" w14:textId="77777777" w:rsidR="007F76F0" w:rsidRDefault="007F76F0" w:rsidP="009139A6">
      <w:r>
        <w:separator/>
      </w:r>
    </w:p>
  </w:footnote>
  <w:footnote w:type="continuationSeparator" w:id="0">
    <w:p w14:paraId="519C02C9" w14:textId="77777777" w:rsidR="007F76F0" w:rsidRDefault="007F76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A20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0CF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BEDC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6F0"/>
    <w:rsid w:val="000666E0"/>
    <w:rsid w:val="002510B7"/>
    <w:rsid w:val="005C130B"/>
    <w:rsid w:val="007F76F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25E441"/>
  <w15:chartTrackingRefBased/>
  <w15:docId w15:val="{F0FC2717-CE81-4286-9B3B-853BA60DB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2021-05-02T10:34:00Z</dcterms:created>
  <dcterms:modified xsi:type="dcterms:W3CDTF">2021-05-02T10:37:00Z</dcterms:modified>
</cp:coreProperties>
</file>